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7F" w:rsidRPr="00BB5906" w:rsidRDefault="00F74F7F" w:rsidP="00BB5906">
      <w:pPr>
        <w:jc w:val="center"/>
      </w:pPr>
      <w:r>
        <w:t>TEMİZİZ BİZ</w:t>
      </w:r>
      <w:bookmarkStart w:id="0" w:name="_GoBack"/>
      <w:bookmarkEnd w:id="0"/>
    </w:p>
    <w:p w:rsidR="00F74F7F" w:rsidRPr="00BB5906" w:rsidRDefault="00F74F7F" w:rsidP="00BB5906">
      <w:pPr>
        <w:jc w:val="center"/>
      </w:pPr>
    </w:p>
    <w:p w:rsidR="00F74F7F" w:rsidRPr="00BB5906" w:rsidRDefault="00F74F7F" w:rsidP="00BB5906">
      <w:pPr>
        <w:tabs>
          <w:tab w:val="left" w:pos="6750"/>
        </w:tabs>
      </w:pPr>
    </w:p>
    <w:p w:rsidR="00F74F7F" w:rsidRPr="00EE379C" w:rsidRDefault="00F74F7F" w:rsidP="00EE379C"/>
    <w:p w:rsidR="00F74F7F" w:rsidRDefault="00F74F7F" w:rsidP="00EE379C">
      <w:r>
        <w:sym w:font="Wingdings" w:char="F075"/>
      </w:r>
      <w:r>
        <w:t>Öğretmen  ;”Sabah uyandığımız andan   gece yatana kadar yaptığımız temizlik ile ilgili aktiviteler nelerdir? Sorusunu yöneltir.</w:t>
      </w:r>
    </w:p>
    <w:p w:rsidR="00F74F7F" w:rsidRDefault="00F74F7F" w:rsidP="00EE379C">
      <w:r>
        <w:sym w:font="Wingdings" w:char="F075"/>
      </w:r>
      <w:r>
        <w:t>Öğrencilerden gelen cevaplar bir sıraya konulur. Örneğin :Yüzümüzü yıkamak</w:t>
      </w:r>
    </w:p>
    <w:p w:rsidR="00F74F7F" w:rsidRDefault="00F74F7F" w:rsidP="00EE379C">
      <w:r>
        <w:t xml:space="preserve">                                                                                             Dişlerimizi fırçalamak</w:t>
      </w:r>
    </w:p>
    <w:p w:rsidR="00F74F7F" w:rsidRDefault="00F74F7F" w:rsidP="00EE379C">
      <w:r>
        <w:t xml:space="preserve">                                                                                             Yemek yedikten sonra el yıkamak</w:t>
      </w:r>
    </w:p>
    <w:p w:rsidR="00F74F7F" w:rsidRDefault="00F74F7F" w:rsidP="00EE379C">
      <w:r>
        <w:t xml:space="preserve">                                                                                             Yediğimiz yiyecekleri kaldırmak</w:t>
      </w:r>
    </w:p>
    <w:p w:rsidR="00F74F7F" w:rsidRDefault="00F74F7F" w:rsidP="00EE379C">
      <w:r>
        <w:t xml:space="preserve">                                                                                             Ayakkabı temizlemek</w:t>
      </w:r>
    </w:p>
    <w:p w:rsidR="00F74F7F" w:rsidRDefault="00F74F7F" w:rsidP="00EE379C">
      <w:r>
        <w:t xml:space="preserve">                                                                                             Banyo yapmak</w:t>
      </w:r>
    </w:p>
    <w:p w:rsidR="00F74F7F" w:rsidRDefault="00F74F7F" w:rsidP="00EE379C">
      <w:r>
        <w:sym w:font="Wingdings" w:char="F075"/>
      </w:r>
      <w:r>
        <w:t>Ardından çocuklardan ikişer ikişer eşlenerek ayakta karşılıklı durmaları istenir.</w:t>
      </w:r>
    </w:p>
    <w:p w:rsidR="00F74F7F" w:rsidRDefault="00F74F7F" w:rsidP="00EE379C">
      <w:r>
        <w:sym w:font="Wingdings" w:char="F075"/>
      </w:r>
      <w:r>
        <w:t>Öğretmen,çocuklardan birinin ,diğerinin gölgesi olduğunu söyler.</w:t>
      </w:r>
    </w:p>
    <w:p w:rsidR="00F74F7F" w:rsidRDefault="00F74F7F" w:rsidP="00EE379C">
      <w:r>
        <w:sym w:font="Wingdings" w:char="F075"/>
      </w:r>
      <w:r>
        <w:t>Gölge olan çocuk, diğerinin her yaptığını aynen tekrarlayacaktır.</w:t>
      </w:r>
    </w:p>
    <w:p w:rsidR="00F74F7F" w:rsidRDefault="00F74F7F" w:rsidP="00EE379C">
      <w:r>
        <w:sym w:font="Wingdings" w:char="F075"/>
      </w:r>
      <w:r>
        <w:t>Sonra öğretmen,her çiftin yanına giderek  biraz evvel sıraladıkları temizlik aktivitelerinden birini gölge olmayan çocuğun kulağına  fısıldar..(örneğin; diş fırçalama, ayakkabı fırçalama)</w:t>
      </w:r>
    </w:p>
    <w:p w:rsidR="00F74F7F" w:rsidRDefault="00F74F7F" w:rsidP="00EE379C">
      <w:r>
        <w:sym w:font="Wingdings" w:char="F075"/>
      </w:r>
      <w:r>
        <w:t>Çocuklar rollerini oynarken ,öğretmen aralarında dolaşmaya devam ederek bir sonraki rolü çiftlere fısıldar.</w:t>
      </w:r>
    </w:p>
    <w:p w:rsidR="00F74F7F" w:rsidRDefault="00F74F7F" w:rsidP="00EE379C">
      <w:r>
        <w:sym w:font="Wingdings" w:char="F075"/>
      </w:r>
      <w:r>
        <w:t>Bir süre sonra roller değişir .Diğer çocuk gölge olur,oyuna böyle devam edilir.</w:t>
      </w:r>
    </w:p>
    <w:p w:rsidR="00F74F7F" w:rsidRDefault="00F74F7F" w:rsidP="00EE379C">
      <w:r>
        <w:sym w:font="Wingdings" w:char="F075"/>
      </w:r>
      <w:r>
        <w:t>Oyun sonunda,çocuklara en çok hoşlandıkları rol sorulur.Canlandırdıkları temizlik rolleri arasından en çok hoşlarına giden ve gitmeyen rolün hangisi olduğu sorulabilir.</w:t>
      </w:r>
    </w:p>
    <w:p w:rsidR="00F74F7F" w:rsidRDefault="00F74F7F" w:rsidP="00EE379C">
      <w:r>
        <w:sym w:font="Wingdings" w:char="F075"/>
      </w:r>
      <w:r>
        <w:t>Çocuklara  canlandırdıkları kişisel temizlik davranışlarının faydaları sorulur. Bu temizlik faaliyetlerini uygulamazlarsa neler yaşayabilecekleri tartışılır. Örneğin dişlerini fırçalamazlarsa dişleri çürür , banyo yapmazlarsa sağlıksız olurlar vs.</w:t>
      </w:r>
    </w:p>
    <w:p w:rsidR="00F74F7F" w:rsidRDefault="00F74F7F" w:rsidP="00EE379C">
      <w:r>
        <w:t>Günlük hayatlarında en az ve en sık hangi temizlik faaliyetini yaptıkları sorularak etkinlik sonlandırılır.</w:t>
      </w:r>
    </w:p>
    <w:p w:rsidR="00F74F7F" w:rsidRPr="00EE379C" w:rsidRDefault="00F74F7F" w:rsidP="00EE379C"/>
    <w:p w:rsidR="00F74F7F" w:rsidRPr="00EE379C" w:rsidRDefault="00F74F7F" w:rsidP="00EE379C"/>
    <w:p w:rsidR="00F74F7F" w:rsidRPr="00EE379C" w:rsidRDefault="00F74F7F" w:rsidP="00EE379C"/>
    <w:p w:rsidR="00F74F7F" w:rsidRPr="00EE379C" w:rsidRDefault="00F74F7F" w:rsidP="00EE379C"/>
    <w:sectPr w:rsidR="00F74F7F" w:rsidRPr="00EE379C" w:rsidSect="00FD15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79C"/>
    <w:rsid w:val="000C3B22"/>
    <w:rsid w:val="000E5521"/>
    <w:rsid w:val="001552D7"/>
    <w:rsid w:val="001C7179"/>
    <w:rsid w:val="003F51DD"/>
    <w:rsid w:val="007D02EB"/>
    <w:rsid w:val="008B1CB9"/>
    <w:rsid w:val="0094702A"/>
    <w:rsid w:val="00AA02D2"/>
    <w:rsid w:val="00AD38B8"/>
    <w:rsid w:val="00BB5906"/>
    <w:rsid w:val="00EE379C"/>
    <w:rsid w:val="00F74F7F"/>
    <w:rsid w:val="00FB10CA"/>
    <w:rsid w:val="00FD1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79C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288</Words>
  <Characters>1643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mervelif</dc:creator>
  <cp:keywords/>
  <dc:description/>
  <cp:lastModifiedBy>MRIDVAN</cp:lastModifiedBy>
  <cp:revision>14</cp:revision>
  <dcterms:created xsi:type="dcterms:W3CDTF">2011-12-09T19:51:00Z</dcterms:created>
  <dcterms:modified xsi:type="dcterms:W3CDTF">2012-05-04T16:33:00Z</dcterms:modified>
</cp:coreProperties>
</file>